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Swansea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Swansea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Swansea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Swansea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Swansea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Swansea West are estimated to have a score of 1-2 on the PGSI (low-risk gambling), whilst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Swansea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Swansea West is estimated to be </w:t>
      </w:r>
      <w:r w:rsidRPr="00773DF7">
        <w:rPr>
          <w:rFonts w:ascii="Libre Franklin Light" w:eastAsia="Times New Roman" w:hAnsi="Libre Franklin Light" w:cs="Calibri Light"/>
          <w:b/>
          <w:bCs/>
          <w:color w:val="C45911" w:themeColor="accent2" w:themeShade="BF"/>
        </w:rPr>
        <w:t xml:space="preserve">£3,427,988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Swansea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Swansea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Swansea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Swansea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wansea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Swansea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wansea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Swansea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29.4%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Swansea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wansea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Swansea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Swansea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Swansea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Swansea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Swansea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Swansea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£3,427,988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Swansea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£55,836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£1,154,726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£82,720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£23,265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£42,653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£2,068,788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£3,427,988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Swansea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Swansea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29.1%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Swansea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31.6%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Swansea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Swansea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Swansea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Swansea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29.1%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Swansea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31.6%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Swansea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Swansea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Swansea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65.6%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Swansea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3C2BDF5-A9AE-4A25-A1A8-555B82783E9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